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9C7" w:rsidRDefault="00CD29C7" w:rsidP="00CD29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MARTYN</w:t>
      </w:r>
      <w:r>
        <w:rPr>
          <w:rFonts w:ascii="Times New Roman" w:hAnsi="Times New Roman" w:cs="Times New Roman"/>
          <w:sz w:val="24"/>
          <w:szCs w:val="24"/>
        </w:rPr>
        <w:t xml:space="preserve">       (fl.1450)</w:t>
      </w:r>
    </w:p>
    <w:p w:rsidR="00CD29C7" w:rsidRDefault="00CD29C7" w:rsidP="00CD29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29C7" w:rsidRDefault="00CD29C7" w:rsidP="00CD29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29C7" w:rsidRDefault="00CD29C7" w:rsidP="00CD29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John Martyn, King’s Justice.</w:t>
      </w:r>
    </w:p>
    <w:p w:rsidR="00CD29C7" w:rsidRDefault="00CD29C7" w:rsidP="00CD29C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CD29C7" w:rsidRDefault="00CD29C7" w:rsidP="00CD29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29C7" w:rsidRDefault="00CD29C7" w:rsidP="00CD29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29C7" w:rsidRDefault="00CD29C7" w:rsidP="00CD29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John Waller of Norton(q.v.) and William</w:t>
      </w:r>
    </w:p>
    <w:p w:rsidR="00CD29C7" w:rsidRDefault="00CD29C7" w:rsidP="00CD29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Canon of Tenham(q.v.).  (ibid.)</w:t>
      </w:r>
    </w:p>
    <w:p w:rsidR="00CD29C7" w:rsidRDefault="00CD29C7" w:rsidP="00CD29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29C7" w:rsidRDefault="00CD29C7" w:rsidP="00CD29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CD29C7" w:rsidP="00CD29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October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9C7" w:rsidRDefault="00CD29C7" w:rsidP="00564E3C">
      <w:pPr>
        <w:spacing w:after="0" w:line="240" w:lineRule="auto"/>
      </w:pPr>
      <w:r>
        <w:separator/>
      </w:r>
    </w:p>
  </w:endnote>
  <w:endnote w:type="continuationSeparator" w:id="0">
    <w:p w:rsidR="00CD29C7" w:rsidRDefault="00CD29C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D29C7">
      <w:rPr>
        <w:rFonts w:ascii="Times New Roman" w:hAnsi="Times New Roman" w:cs="Times New Roman"/>
        <w:noProof/>
        <w:sz w:val="24"/>
        <w:szCs w:val="24"/>
      </w:rPr>
      <w:t>15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9C7" w:rsidRDefault="00CD29C7" w:rsidP="00564E3C">
      <w:pPr>
        <w:spacing w:after="0" w:line="240" w:lineRule="auto"/>
      </w:pPr>
      <w:r>
        <w:separator/>
      </w:r>
    </w:p>
  </w:footnote>
  <w:footnote w:type="continuationSeparator" w:id="0">
    <w:p w:rsidR="00CD29C7" w:rsidRDefault="00CD29C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9C7"/>
    <w:rsid w:val="00372DC6"/>
    <w:rsid w:val="00564E3C"/>
    <w:rsid w:val="0064591D"/>
    <w:rsid w:val="00CD29C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56697B-D192-48D8-AC7A-FEF7E246C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CD29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2015-12-15T19:40:00Z</dcterms:created>
  <dcterms:modified xsi:type="dcterms:W3CDTF">2015-12-15T19:40:00Z</dcterms:modified>
</cp:coreProperties>
</file>